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LWL - Klinik Marsberg (KJP); Rückbau Haus B 10; Abbruch-/ Rückbauarbeiten; 26-165 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26-165 E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Abbrucharbeiten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